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70AAE" w:rsidRDefault="008C28F0">
      <w:hyperlink r:id="rId4" w:history="1">
        <w:r>
          <w:rPr>
            <w:rStyle w:val="Lienhypertexte"/>
          </w:rPr>
          <w:t>https://dessinemoiunehistoire.net/modeles-jeu-tangram/</w:t>
        </w:r>
      </w:hyperlink>
    </w:p>
    <w:p w:rsidR="008C28F0" w:rsidRDefault="008C28F0"/>
    <w:p w:rsidR="008C28F0" w:rsidRDefault="008C28F0">
      <w:hyperlink r:id="rId5" w:history="1">
        <w:r>
          <w:rPr>
            <w:rStyle w:val="Lienhypertexte"/>
          </w:rPr>
          <w:t>https://www.lairdubois.fr/p</w:t>
        </w:r>
        <w:r>
          <w:rPr>
            <w:rStyle w:val="Lienhypertexte"/>
          </w:rPr>
          <w:t>l</w:t>
        </w:r>
        <w:r>
          <w:rPr>
            <w:rStyle w:val="Lienhypertexte"/>
          </w:rPr>
          <w:t>ans/451-tangram-coeur-brise.html</w:t>
        </w:r>
      </w:hyperlink>
    </w:p>
    <w:p w:rsidR="008C28F0" w:rsidRDefault="004D47F5">
      <w:r>
        <w:rPr>
          <w:noProof/>
          <w:lang w:eastAsia="fr-FR"/>
        </w:rPr>
        <w:drawing>
          <wp:inline distT="0" distB="0" distL="0" distR="0" wp14:anchorId="2052D487" wp14:editId="3EB4533D">
            <wp:extent cx="5760720" cy="3260725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6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47F5" w:rsidRDefault="004D47F5">
      <w:r>
        <w:rPr>
          <w:noProof/>
          <w:lang w:eastAsia="fr-FR"/>
        </w:rPr>
        <w:drawing>
          <wp:inline distT="0" distB="0" distL="0" distR="0" wp14:anchorId="38014F5E" wp14:editId="4E8902E8">
            <wp:extent cx="3252375" cy="2971800"/>
            <wp:effectExtent l="0" t="0" r="571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60024" cy="2978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47F5" w:rsidRDefault="004D47F5">
      <w:r>
        <w:rPr>
          <w:noProof/>
          <w:lang w:eastAsia="fr-FR"/>
        </w:rPr>
        <w:lastRenderedPageBreak/>
        <w:drawing>
          <wp:inline distT="0" distB="0" distL="0" distR="0" wp14:anchorId="51AC3447" wp14:editId="5B58410C">
            <wp:extent cx="3560400" cy="2746800"/>
            <wp:effectExtent l="0" t="0" r="254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60400" cy="274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47F5" w:rsidRDefault="004D47F5">
      <w:r>
        <w:rPr>
          <w:noProof/>
          <w:lang w:eastAsia="fr-FR"/>
        </w:rPr>
        <w:drawing>
          <wp:inline distT="0" distB="0" distL="0" distR="0" wp14:anchorId="70E81F2C" wp14:editId="6EADE092">
            <wp:extent cx="3189600" cy="3333600"/>
            <wp:effectExtent l="0" t="0" r="0" b="63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89600" cy="33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47F5" w:rsidRDefault="004D47F5"/>
    <w:p w:rsidR="008C28F0" w:rsidRDefault="008C28F0">
      <w:hyperlink r:id="rId10" w:history="1">
        <w:r>
          <w:rPr>
            <w:rStyle w:val="Lienhypertexte"/>
          </w:rPr>
          <w:t>http://data.abuledu.org/wp/?terms=Tangram</w:t>
        </w:r>
      </w:hyperlink>
    </w:p>
    <w:p w:rsidR="008C28F0" w:rsidRDefault="008C28F0"/>
    <w:p w:rsidR="008C28F0" w:rsidRDefault="004D47F5">
      <w:hyperlink r:id="rId11" w:history="1">
        <w:r>
          <w:rPr>
            <w:rStyle w:val="Lienhypertexte"/>
          </w:rPr>
          <w:t>https://lululataupe.com/imprimerie/jeux-d-observation/tangrams</w:t>
        </w:r>
      </w:hyperlink>
    </w:p>
    <w:p w:rsidR="004D47F5" w:rsidRDefault="004D47F5"/>
    <w:p w:rsidR="004D47F5" w:rsidRDefault="004D47F5">
      <w:bookmarkStart w:id="0" w:name="_GoBack"/>
      <w:bookmarkEnd w:id="0"/>
    </w:p>
    <w:p w:rsidR="008C28F0" w:rsidRDefault="008C28F0">
      <w:r>
        <w:rPr>
          <w:noProof/>
          <w:lang w:eastAsia="fr-FR"/>
        </w:rPr>
        <w:lastRenderedPageBreak/>
        <w:drawing>
          <wp:inline distT="0" distB="0" distL="0" distR="0" wp14:anchorId="1D610B99" wp14:editId="3192DDA5">
            <wp:extent cx="5760720" cy="2780030"/>
            <wp:effectExtent l="0" t="0" r="0" b="127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8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28F0" w:rsidRDefault="008C28F0"/>
    <w:p w:rsidR="008C28F0" w:rsidRDefault="008C28F0"/>
    <w:sectPr w:rsidR="008C28F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28F0"/>
    <w:rsid w:val="004D47F5"/>
    <w:rsid w:val="00670AAE"/>
    <w:rsid w:val="006725F9"/>
    <w:rsid w:val="008C28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B9B51E"/>
  <w15:chartTrackingRefBased/>
  <w15:docId w15:val="{60034955-0A3F-4704-9C34-FE6C7ED41E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semiHidden/>
    <w:unhideWhenUsed/>
    <w:rsid w:val="008C28F0"/>
    <w:rPr>
      <w:color w:val="0000FF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4D47F5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s://lululataupe.com/imprimerie/jeux-d-observation/tangrams" TargetMode="External"/><Relationship Id="rId5" Type="http://schemas.openxmlformats.org/officeDocument/2006/relationships/hyperlink" Target="https://www.lairdubois.fr/plans/451-tangram-coeur-brise.html" TargetMode="External"/><Relationship Id="rId10" Type="http://schemas.openxmlformats.org/officeDocument/2006/relationships/hyperlink" Target="http://data.abuledu.org/wp/?terms=Tangram" TargetMode="External"/><Relationship Id="rId4" Type="http://schemas.openxmlformats.org/officeDocument/2006/relationships/hyperlink" Target="https://dessinemoiunehistoire.net/modeles-jeu-tangram/" TargetMode="Externa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4F3218BA.dotm</Template>
  <TotalTime>1053</TotalTime>
  <Pages>3</Pages>
  <Words>80</Words>
  <Characters>443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Ecole Supérieure du Bois</Company>
  <LinksUpToDate>false</LinksUpToDate>
  <CharactersWithSpaces>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 Gaël</dc:creator>
  <cp:keywords/>
  <dc:description/>
  <cp:lastModifiedBy>Simon Gaël</cp:lastModifiedBy>
  <cp:revision>1</cp:revision>
  <dcterms:created xsi:type="dcterms:W3CDTF">2019-05-21T13:27:00Z</dcterms:created>
  <dcterms:modified xsi:type="dcterms:W3CDTF">2019-05-22T11:53:00Z</dcterms:modified>
</cp:coreProperties>
</file>